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8318F" w14:textId="336910C4" w:rsidR="00BA00AB" w:rsidRDefault="00D810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RYNGAR</w:t>
      </w:r>
      <w:r>
        <w:rPr>
          <w:rFonts w:ascii="Times New Roman" w:hAnsi="Times New Roman" w:cs="Times New Roman"/>
          <w:sz w:val="24"/>
          <w:szCs w:val="24"/>
        </w:rPr>
        <w:t xml:space="preserve">       (d.1428)</w:t>
      </w:r>
    </w:p>
    <w:p w14:paraId="60B50FDC" w14:textId="6ED2C481" w:rsidR="00D8101E" w:rsidRDefault="00D810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Rector of Holmton.</w:t>
      </w:r>
    </w:p>
    <w:p w14:paraId="26C979A2" w14:textId="1A4BFD91" w:rsidR="00D8101E" w:rsidRDefault="00D810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4B629D" w14:textId="1713110E" w:rsidR="00D8101E" w:rsidRDefault="00D810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820ED7" w14:textId="3DFE3454" w:rsidR="00D8101E" w:rsidRDefault="00D810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Jun.1428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p.142)</w:t>
      </w:r>
    </w:p>
    <w:p w14:paraId="5C2A6237" w14:textId="53DA54FC" w:rsidR="00D8101E" w:rsidRDefault="00D810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79FB2EDF" w14:textId="34420D5C" w:rsidR="00D8101E" w:rsidRDefault="00D810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074F12" w14:textId="64715EC5" w:rsidR="00D8101E" w:rsidRDefault="00D810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4DA7B8" w14:textId="735D0D41" w:rsidR="00D8101E" w:rsidRPr="00D8101E" w:rsidRDefault="00D810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sectPr w:rsidR="00D8101E" w:rsidRPr="00D810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B946F" w14:textId="77777777" w:rsidR="00D8101E" w:rsidRDefault="00D8101E" w:rsidP="009139A6">
      <w:r>
        <w:separator/>
      </w:r>
    </w:p>
  </w:endnote>
  <w:endnote w:type="continuationSeparator" w:id="0">
    <w:p w14:paraId="76E6A356" w14:textId="77777777" w:rsidR="00D8101E" w:rsidRDefault="00D810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BE2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ACD1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1AD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1FA56" w14:textId="77777777" w:rsidR="00D8101E" w:rsidRDefault="00D8101E" w:rsidP="009139A6">
      <w:r>
        <w:separator/>
      </w:r>
    </w:p>
  </w:footnote>
  <w:footnote w:type="continuationSeparator" w:id="0">
    <w:p w14:paraId="76CDFE11" w14:textId="77777777" w:rsidR="00D8101E" w:rsidRDefault="00D810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920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34E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5B2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01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8101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9B91F"/>
  <w15:chartTrackingRefBased/>
  <w15:docId w15:val="{CC6495CD-452B-4593-BFDC-B2F6009B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2021-12-03T19:25:00Z</dcterms:created>
  <dcterms:modified xsi:type="dcterms:W3CDTF">2021-12-03T19:27:00Z</dcterms:modified>
</cp:coreProperties>
</file>